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00" w:type="dxa"/>
        <w:tblInd w:w="93" w:type="dxa"/>
        <w:tblLayout w:type="fixed"/>
        <w:tblLook w:val="00A0"/>
      </w:tblPr>
      <w:tblGrid>
        <w:gridCol w:w="1380"/>
        <w:gridCol w:w="142"/>
        <w:gridCol w:w="1238"/>
        <w:gridCol w:w="1224"/>
        <w:gridCol w:w="96"/>
        <w:gridCol w:w="910"/>
        <w:gridCol w:w="410"/>
        <w:gridCol w:w="1546"/>
        <w:gridCol w:w="828"/>
        <w:gridCol w:w="606"/>
        <w:gridCol w:w="1860"/>
        <w:gridCol w:w="1400"/>
        <w:gridCol w:w="202"/>
        <w:gridCol w:w="1778"/>
        <w:gridCol w:w="190"/>
        <w:gridCol w:w="690"/>
      </w:tblGrid>
      <w:tr w:rsidR="00F6649C" w:rsidRPr="002B4BFC">
        <w:trPr>
          <w:trHeight w:val="375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附件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 w:val="28"/>
                <w:szCs w:val="28"/>
              </w:rPr>
            </w:pPr>
          </w:p>
        </w:tc>
      </w:tr>
      <w:tr w:rsidR="00F6649C" w:rsidRPr="002B4BFC">
        <w:trPr>
          <w:trHeight w:val="675"/>
        </w:trPr>
        <w:tc>
          <w:tcPr>
            <w:tcW w:w="145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四川省绵阳第一中学</w:t>
            </w:r>
            <w:r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  <w:t>2015</w:t>
            </w:r>
            <w:r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年度直接考核招聘教师岗位和条件一览表</w:t>
            </w:r>
          </w:p>
        </w:tc>
      </w:tr>
      <w:tr w:rsidR="00F6649C" w:rsidRPr="002B4BFC">
        <w:trPr>
          <w:trHeight w:val="435"/>
        </w:trPr>
        <w:tc>
          <w:tcPr>
            <w:tcW w:w="1450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2015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11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月）</w:t>
            </w:r>
          </w:p>
        </w:tc>
      </w:tr>
      <w:tr w:rsidR="00F6649C" w:rsidRPr="002B4BFC">
        <w:trPr>
          <w:trHeight w:val="478"/>
        </w:trPr>
        <w:tc>
          <w:tcPr>
            <w:tcW w:w="15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招聘单位</w:t>
            </w:r>
          </w:p>
        </w:tc>
        <w:tc>
          <w:tcPr>
            <w:tcW w:w="12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招聘职位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招聘人数</w:t>
            </w:r>
          </w:p>
        </w:tc>
        <w:tc>
          <w:tcPr>
            <w:tcW w:w="982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其他要求</w:t>
            </w:r>
          </w:p>
        </w:tc>
        <w:tc>
          <w:tcPr>
            <w:tcW w:w="6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备注</w:t>
            </w:r>
          </w:p>
        </w:tc>
      </w:tr>
      <w:tr w:rsidR="00F6649C" w:rsidRPr="002B4BFC">
        <w:trPr>
          <w:trHeight w:val="403"/>
        </w:trPr>
        <w:tc>
          <w:tcPr>
            <w:tcW w:w="15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年龄</w:t>
            </w:r>
          </w:p>
        </w:tc>
        <w:tc>
          <w:tcPr>
            <w:tcW w:w="1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学历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学位</w:t>
            </w: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1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</w:t>
            </w:r>
          </w:p>
        </w:tc>
        <w:tc>
          <w:tcPr>
            <w:tcW w:w="6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F6649C" w:rsidRPr="002B4BFC">
        <w:trPr>
          <w:trHeight w:val="499"/>
        </w:trPr>
        <w:tc>
          <w:tcPr>
            <w:tcW w:w="15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bookmarkStart w:id="0" w:name="_GoBack" w:colFirst="8" w:colLast="8"/>
            <w:r>
              <w:rPr>
                <w:rFonts w:ascii="宋体" w:hAnsi="宋体" w:cs="宋体" w:hint="eastAsia"/>
                <w:kern w:val="0"/>
                <w:szCs w:val="21"/>
              </w:rPr>
              <w:t>绵阳第一中学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语文教师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Microsoft Sans Serif" w:hAnsi="Microsoft Sans Serif" w:cs="Microsoft Sans Serif"/>
                <w:kern w:val="0"/>
                <w:szCs w:val="21"/>
              </w:rPr>
            </w:pPr>
            <w:r>
              <w:rPr>
                <w:rFonts w:ascii="Microsoft Sans Serif" w:hAnsi="Microsoft Sans Serif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30</w:t>
            </w:r>
            <w:r>
              <w:rPr>
                <w:rFonts w:ascii="宋体" w:hAnsi="宋体" w:cs="宋体" w:hint="eastAsia"/>
                <w:kern w:val="0"/>
                <w:szCs w:val="21"/>
              </w:rPr>
              <w:t>周岁以下，研究生可放宽至</w:t>
            </w:r>
            <w:r>
              <w:rPr>
                <w:rFonts w:ascii="宋体" w:hAnsi="宋体" w:cs="宋体"/>
                <w:kern w:val="0"/>
                <w:szCs w:val="21"/>
              </w:rPr>
              <w:t>35</w:t>
            </w:r>
            <w:r>
              <w:rPr>
                <w:rFonts w:ascii="宋体" w:hAnsi="宋体" w:cs="宋体" w:hint="eastAsia"/>
                <w:kern w:val="0"/>
                <w:szCs w:val="21"/>
              </w:rPr>
              <w:t>周岁以下</w:t>
            </w:r>
          </w:p>
          <w:p w:rsidR="00F6649C" w:rsidRDefault="00F6649C">
            <w:pPr>
              <w:widowControl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全日制普通高等教育大学本科及以上</w:t>
            </w:r>
          </w:p>
          <w:p w:rsidR="00F6649C" w:rsidRDefault="00F6649C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学士及以上</w:t>
            </w:r>
          </w:p>
        </w:tc>
        <w:tc>
          <w:tcPr>
            <w:tcW w:w="40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649C" w:rsidRPr="002B4BFC" w:rsidRDefault="00F6649C">
            <w:pPr>
              <w:jc w:val="left"/>
              <w:rPr>
                <w:rFonts w:ascii="宋体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研究生：中国语言文学类、语文学科教学</w:t>
            </w:r>
          </w:p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本科：汉语言文学</w:t>
            </w:r>
          </w:p>
        </w:tc>
        <w:tc>
          <w:tcPr>
            <w:tcW w:w="1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Pr="002B4BFC" w:rsidRDefault="00F6649C"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 w:rsidRPr="002B4BFC">
              <w:rPr>
                <w:rFonts w:ascii="宋体" w:hAnsi="宋体" w:cs="宋体" w:hint="eastAsia"/>
                <w:kern w:val="0"/>
                <w:szCs w:val="21"/>
              </w:rPr>
              <w:t>、具有相应教师资格证；</w:t>
            </w:r>
          </w:p>
          <w:p w:rsidR="00F6649C" w:rsidRPr="002B4BFC" w:rsidRDefault="00F6649C">
            <w:pPr>
              <w:rPr>
                <w:rFonts w:ascii="宋体" w:cs="宋体"/>
                <w:kern w:val="0"/>
                <w:szCs w:val="21"/>
              </w:rPr>
            </w:pPr>
            <w:r w:rsidRPr="002B4BFC">
              <w:rPr>
                <w:rFonts w:ascii="宋体" w:hAnsi="宋体" w:cs="宋体"/>
                <w:kern w:val="0"/>
                <w:szCs w:val="21"/>
              </w:rPr>
              <w:t>2</w:t>
            </w:r>
            <w:r w:rsidRPr="002B4BFC">
              <w:rPr>
                <w:rFonts w:ascii="宋体" w:hAnsi="宋体" w:cs="宋体" w:hint="eastAsia"/>
                <w:kern w:val="0"/>
                <w:szCs w:val="21"/>
              </w:rPr>
              <w:t>、本科学历为部属师范院校应届免费师范毕业生；</w:t>
            </w:r>
          </w:p>
          <w:p w:rsidR="00F6649C" w:rsidRPr="002B4BFC" w:rsidRDefault="00F6649C">
            <w:pPr>
              <w:rPr>
                <w:szCs w:val="21"/>
              </w:rPr>
            </w:pPr>
            <w:r w:rsidRPr="002B4BFC">
              <w:rPr>
                <w:rFonts w:ascii="宋体" w:hAnsi="宋体" w:cs="宋体"/>
                <w:kern w:val="0"/>
                <w:szCs w:val="21"/>
              </w:rPr>
              <w:t>3</w:t>
            </w:r>
            <w:r w:rsidRPr="002B4BFC">
              <w:rPr>
                <w:rFonts w:ascii="宋体" w:hAnsi="宋体" w:cs="宋体" w:hint="eastAsia"/>
                <w:kern w:val="0"/>
                <w:szCs w:val="21"/>
              </w:rPr>
              <w:t>、硕士应届毕业生</w:t>
            </w:r>
            <w:r w:rsidRPr="002B4BFC">
              <w:rPr>
                <w:rFonts w:ascii="宋体" w:hAnsi="宋体" w:cs="宋体"/>
                <w:kern w:val="0"/>
                <w:szCs w:val="21"/>
              </w:rPr>
              <w:t>(</w:t>
            </w:r>
            <w:r w:rsidRPr="002B4BFC">
              <w:rPr>
                <w:rFonts w:ascii="宋体" w:hAnsi="宋体" w:cs="宋体" w:hint="eastAsia"/>
                <w:kern w:val="0"/>
                <w:szCs w:val="21"/>
              </w:rPr>
              <w:t>本科或硕士阶段应有师范大学师范教育就读经历</w:t>
            </w:r>
            <w:r w:rsidRPr="002B4BFC">
              <w:rPr>
                <w:rFonts w:ascii="宋体" w:hAnsi="宋体" w:cs="宋体"/>
                <w:kern w:val="0"/>
                <w:szCs w:val="21"/>
              </w:rPr>
              <w:t>)</w:t>
            </w:r>
            <w:r w:rsidRPr="002B4BFC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9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bookmarkEnd w:id="0"/>
      <w:tr w:rsidR="00F6649C" w:rsidRPr="002B4BFC">
        <w:trPr>
          <w:trHeight w:val="499"/>
        </w:trPr>
        <w:tc>
          <w:tcPr>
            <w:tcW w:w="15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英语教师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Microsoft Sans Serif" w:hAnsi="Microsoft Sans Serif" w:cs="Microsoft Sans Serif"/>
                <w:kern w:val="0"/>
                <w:szCs w:val="21"/>
              </w:rPr>
            </w:pPr>
            <w:r>
              <w:rPr>
                <w:rFonts w:ascii="Microsoft Sans Serif" w:hAnsi="Microsoft Sans Serif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Pr="002B4BFC" w:rsidRDefault="00F6649C">
            <w:pPr>
              <w:jc w:val="left"/>
              <w:rPr>
                <w:rFonts w:ascii="宋体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研究生：英语语言文学类、英语学科教学</w:t>
            </w:r>
          </w:p>
          <w:p w:rsidR="00F6649C" w:rsidRDefault="00F6649C">
            <w:pPr>
              <w:jc w:val="left"/>
              <w:rPr>
                <w:rFonts w:ascii="宋体" w:cs="宋体"/>
                <w:kern w:val="0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本科：英语</w:t>
            </w: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6649C" w:rsidRPr="002B4BFC">
        <w:trPr>
          <w:trHeight w:val="499"/>
        </w:trPr>
        <w:tc>
          <w:tcPr>
            <w:tcW w:w="15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数学教师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Microsoft Sans Serif" w:hAnsi="Microsoft Sans Serif" w:cs="Microsoft Sans Serif"/>
                <w:kern w:val="0"/>
                <w:szCs w:val="21"/>
              </w:rPr>
            </w:pPr>
            <w:r>
              <w:rPr>
                <w:rFonts w:ascii="Microsoft Sans Serif" w:hAnsi="Microsoft Sans Serif" w:cs="Microsoft Sans Serif"/>
                <w:kern w:val="0"/>
                <w:szCs w:val="21"/>
              </w:rPr>
              <w:t>2</w:t>
            </w:r>
          </w:p>
        </w:tc>
        <w:tc>
          <w:tcPr>
            <w:tcW w:w="1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Pr="002B4BFC" w:rsidRDefault="00F6649C">
            <w:pPr>
              <w:jc w:val="left"/>
              <w:rPr>
                <w:rFonts w:ascii="宋体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研究生：数学类、数学学科教学</w:t>
            </w:r>
          </w:p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本科：数学与应用数学</w:t>
            </w: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6649C" w:rsidRPr="002B4BFC">
        <w:trPr>
          <w:trHeight w:val="499"/>
        </w:trPr>
        <w:tc>
          <w:tcPr>
            <w:tcW w:w="15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物理教师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Microsoft Sans Serif" w:hAnsi="Microsoft Sans Serif" w:cs="Microsoft Sans Serif"/>
                <w:kern w:val="0"/>
                <w:szCs w:val="21"/>
              </w:rPr>
            </w:pPr>
            <w:r>
              <w:rPr>
                <w:rFonts w:ascii="Microsoft Sans Serif" w:hAnsi="Microsoft Sans Serif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Pr="002B4BFC" w:rsidRDefault="00F6649C">
            <w:pPr>
              <w:jc w:val="left"/>
              <w:rPr>
                <w:rFonts w:ascii="宋体" w:cs="宋体"/>
                <w:szCs w:val="21"/>
              </w:rPr>
            </w:pPr>
            <w:r w:rsidRPr="002B4BFC">
              <w:rPr>
                <w:rFonts w:ascii="宋体" w:hAnsi="宋体" w:cs="宋体" w:hint="eastAsia"/>
                <w:szCs w:val="21"/>
              </w:rPr>
              <w:t>研究生：物理学类、物理学科教学</w:t>
            </w:r>
          </w:p>
          <w:p w:rsidR="00F6649C" w:rsidRDefault="00F6649C">
            <w:pPr>
              <w:jc w:val="left"/>
              <w:rPr>
                <w:rFonts w:ascii="宋体" w:cs="宋体"/>
                <w:kern w:val="0"/>
                <w:szCs w:val="21"/>
              </w:rPr>
            </w:pPr>
            <w:r w:rsidRPr="002B4BFC">
              <w:rPr>
                <w:rFonts w:ascii="宋体" w:hAnsi="宋体" w:cs="宋体" w:hint="eastAsia"/>
                <w:szCs w:val="21"/>
              </w:rPr>
              <w:t>本科：物理学</w:t>
            </w: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6649C" w:rsidRPr="002B4BFC">
        <w:trPr>
          <w:trHeight w:val="499"/>
        </w:trPr>
        <w:tc>
          <w:tcPr>
            <w:tcW w:w="15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化学教师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Microsoft Sans Serif" w:hAnsi="Microsoft Sans Serif" w:cs="Microsoft Sans Serif"/>
                <w:kern w:val="0"/>
                <w:szCs w:val="21"/>
              </w:rPr>
            </w:pPr>
            <w:r>
              <w:rPr>
                <w:rFonts w:ascii="Microsoft Sans Serif" w:hAnsi="Microsoft Sans Serif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Pr="002B4BFC" w:rsidRDefault="00F6649C">
            <w:pPr>
              <w:jc w:val="left"/>
              <w:rPr>
                <w:rFonts w:ascii="宋体" w:cs="宋体"/>
                <w:szCs w:val="21"/>
              </w:rPr>
            </w:pPr>
            <w:r w:rsidRPr="002B4BFC">
              <w:rPr>
                <w:rFonts w:ascii="宋体" w:hAnsi="宋体" w:cs="宋体" w:hint="eastAsia"/>
                <w:szCs w:val="21"/>
              </w:rPr>
              <w:t>研究生：化学类、化学学科教学</w:t>
            </w:r>
          </w:p>
          <w:p w:rsidR="00F6649C" w:rsidRDefault="00F6649C">
            <w:pPr>
              <w:jc w:val="left"/>
              <w:rPr>
                <w:rFonts w:ascii="宋体" w:cs="宋体"/>
                <w:kern w:val="0"/>
                <w:szCs w:val="21"/>
              </w:rPr>
            </w:pPr>
            <w:r w:rsidRPr="002B4BFC">
              <w:rPr>
                <w:rFonts w:ascii="宋体" w:hAnsi="宋体" w:cs="宋体" w:hint="eastAsia"/>
                <w:szCs w:val="21"/>
              </w:rPr>
              <w:t>本科：化学、应用化学</w:t>
            </w: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6649C" w:rsidRPr="002B4BFC">
        <w:trPr>
          <w:trHeight w:val="499"/>
        </w:trPr>
        <w:tc>
          <w:tcPr>
            <w:tcW w:w="15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生物教师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Microsoft Sans Serif" w:hAnsi="Microsoft Sans Serif" w:cs="Microsoft Sans Serif"/>
                <w:kern w:val="0"/>
                <w:szCs w:val="21"/>
              </w:rPr>
            </w:pPr>
            <w:r>
              <w:rPr>
                <w:rFonts w:ascii="Microsoft Sans Serif" w:hAnsi="Microsoft Sans Serif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Pr="002B4BFC" w:rsidRDefault="00F6649C">
            <w:pPr>
              <w:jc w:val="left"/>
              <w:rPr>
                <w:rFonts w:ascii="宋体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研究生：生物学类、生物学科教学</w:t>
            </w:r>
          </w:p>
          <w:p w:rsidR="00F6649C" w:rsidRDefault="00F6649C">
            <w:pPr>
              <w:jc w:val="left"/>
              <w:rPr>
                <w:rFonts w:ascii="宋体" w:cs="宋体"/>
                <w:kern w:val="0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本科：生物科学、生物技术、生物信息学</w:t>
            </w: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6649C" w:rsidRPr="002B4BFC">
        <w:trPr>
          <w:trHeight w:val="499"/>
        </w:trPr>
        <w:tc>
          <w:tcPr>
            <w:tcW w:w="15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政治教师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Microsoft Sans Serif" w:hAnsi="Microsoft Sans Serif" w:cs="Microsoft Sans Serif"/>
                <w:kern w:val="0"/>
                <w:szCs w:val="21"/>
              </w:rPr>
            </w:pPr>
            <w:r>
              <w:rPr>
                <w:rFonts w:ascii="Microsoft Sans Serif" w:hAnsi="Microsoft Sans Serif" w:cs="Microsoft Sans Serif"/>
                <w:kern w:val="0"/>
                <w:szCs w:val="21"/>
              </w:rPr>
              <w:t>2</w:t>
            </w:r>
          </w:p>
        </w:tc>
        <w:tc>
          <w:tcPr>
            <w:tcW w:w="1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Pr="002B4BFC" w:rsidRDefault="00F6649C">
            <w:pPr>
              <w:jc w:val="left"/>
              <w:rPr>
                <w:rFonts w:ascii="宋体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研究生：政治学类、哲学类、政治学科教学</w:t>
            </w:r>
          </w:p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本科：思想政治教育</w:t>
            </w: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F6649C" w:rsidRPr="002B4BFC">
        <w:trPr>
          <w:trHeight w:val="499"/>
        </w:trPr>
        <w:tc>
          <w:tcPr>
            <w:tcW w:w="15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历史教师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Microsoft Sans Serif" w:hAnsi="Microsoft Sans Serif" w:cs="Microsoft Sans Serif"/>
                <w:kern w:val="0"/>
                <w:szCs w:val="21"/>
              </w:rPr>
            </w:pPr>
            <w:r>
              <w:rPr>
                <w:rFonts w:ascii="Microsoft Sans Serif" w:hAnsi="Microsoft Sans Serif" w:cs="Microsoft Sans Serif"/>
                <w:kern w:val="0"/>
                <w:szCs w:val="21"/>
              </w:rPr>
              <w:t>1</w:t>
            </w:r>
          </w:p>
        </w:tc>
        <w:tc>
          <w:tcPr>
            <w:tcW w:w="1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95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0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Pr="002B4BFC" w:rsidRDefault="00F6649C">
            <w:pPr>
              <w:jc w:val="left"/>
              <w:rPr>
                <w:rFonts w:ascii="宋体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研究生：历史学类、历史学科教学</w:t>
            </w:r>
          </w:p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2B4BFC">
              <w:rPr>
                <w:rFonts w:ascii="宋体" w:hint="eastAsia"/>
                <w:szCs w:val="21"/>
              </w:rPr>
              <w:t>本科：历史学</w:t>
            </w:r>
          </w:p>
        </w:tc>
        <w:tc>
          <w:tcPr>
            <w:tcW w:w="1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49C" w:rsidRDefault="00F664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F6649C" w:rsidRDefault="00F6649C">
      <w:pPr>
        <w:rPr>
          <w:szCs w:val="21"/>
        </w:rPr>
      </w:pPr>
    </w:p>
    <w:sectPr w:rsidR="00F6649C" w:rsidSect="00B8640E">
      <w:pgSz w:w="16838" w:h="11906" w:orient="landscape"/>
      <w:pgMar w:top="850" w:right="1440" w:bottom="850" w:left="144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49C" w:rsidRDefault="00F6649C">
      <w:r>
        <w:separator/>
      </w:r>
    </w:p>
  </w:endnote>
  <w:endnote w:type="continuationSeparator" w:id="0">
    <w:p w:rsidR="00F6649C" w:rsidRDefault="00F66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49C" w:rsidRDefault="00F6649C">
      <w:r>
        <w:separator/>
      </w:r>
    </w:p>
  </w:footnote>
  <w:footnote w:type="continuationSeparator" w:id="0">
    <w:p w:rsidR="00F6649C" w:rsidRDefault="00F664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6C94"/>
    <w:rsid w:val="00013A61"/>
    <w:rsid w:val="00020B4C"/>
    <w:rsid w:val="00054E18"/>
    <w:rsid w:val="000D172D"/>
    <w:rsid w:val="001323E3"/>
    <w:rsid w:val="001C7CA3"/>
    <w:rsid w:val="001D6F39"/>
    <w:rsid w:val="002032E8"/>
    <w:rsid w:val="002309CB"/>
    <w:rsid w:val="00284BB2"/>
    <w:rsid w:val="002B4BFC"/>
    <w:rsid w:val="00300054"/>
    <w:rsid w:val="0030733E"/>
    <w:rsid w:val="00315ADE"/>
    <w:rsid w:val="00386C10"/>
    <w:rsid w:val="003B6C94"/>
    <w:rsid w:val="00422E55"/>
    <w:rsid w:val="0042790B"/>
    <w:rsid w:val="004F29E5"/>
    <w:rsid w:val="005B15B8"/>
    <w:rsid w:val="005E351A"/>
    <w:rsid w:val="006030E4"/>
    <w:rsid w:val="006430C4"/>
    <w:rsid w:val="006F10D9"/>
    <w:rsid w:val="0071632A"/>
    <w:rsid w:val="007339AB"/>
    <w:rsid w:val="007C627E"/>
    <w:rsid w:val="00811866"/>
    <w:rsid w:val="009F2501"/>
    <w:rsid w:val="00A40698"/>
    <w:rsid w:val="00AE1AE4"/>
    <w:rsid w:val="00B42A52"/>
    <w:rsid w:val="00B8640E"/>
    <w:rsid w:val="00B86EF4"/>
    <w:rsid w:val="00BD5A28"/>
    <w:rsid w:val="00C36782"/>
    <w:rsid w:val="00CA6F54"/>
    <w:rsid w:val="00CC36C5"/>
    <w:rsid w:val="00CC58FD"/>
    <w:rsid w:val="00D55625"/>
    <w:rsid w:val="00DE2679"/>
    <w:rsid w:val="00DE3728"/>
    <w:rsid w:val="00E5538E"/>
    <w:rsid w:val="00F126C7"/>
    <w:rsid w:val="00F409AA"/>
    <w:rsid w:val="00F6649C"/>
    <w:rsid w:val="00F8702B"/>
    <w:rsid w:val="00FA5B04"/>
    <w:rsid w:val="00FF01D9"/>
    <w:rsid w:val="04B157E9"/>
    <w:rsid w:val="056D55F6"/>
    <w:rsid w:val="14322531"/>
    <w:rsid w:val="16A54DFF"/>
    <w:rsid w:val="18954CE4"/>
    <w:rsid w:val="2A273546"/>
    <w:rsid w:val="44464E91"/>
    <w:rsid w:val="4AC86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0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64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640E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864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640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84</Words>
  <Characters>482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lx</cp:lastModifiedBy>
  <cp:revision>16</cp:revision>
  <cp:lastPrinted>2015-11-27T01:48:00Z</cp:lastPrinted>
  <dcterms:created xsi:type="dcterms:W3CDTF">2015-11-11T07:36:00Z</dcterms:created>
  <dcterms:modified xsi:type="dcterms:W3CDTF">2015-11-27T08:53:00Z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